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5EA" w:rsidRDefault="00B245EA" w:rsidP="00B245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BLOUNT, junior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245EA" w:rsidRDefault="00B245EA" w:rsidP="00B245EA">
      <w:pPr>
        <w:rPr>
          <w:rFonts w:ascii="Times New Roman" w:hAnsi="Times New Roman" w:cs="Times New Roman"/>
        </w:rPr>
      </w:pPr>
    </w:p>
    <w:p w:rsidR="00B245EA" w:rsidRDefault="00B245EA" w:rsidP="00B245EA">
      <w:pPr>
        <w:rPr>
          <w:rFonts w:ascii="Times New Roman" w:hAnsi="Times New Roman" w:cs="Times New Roman"/>
        </w:rPr>
      </w:pPr>
    </w:p>
    <w:p w:rsidR="00B245EA" w:rsidRDefault="00B245EA" w:rsidP="00B245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Glidde</w:t>
      </w:r>
      <w:proofErr w:type="spellEnd"/>
      <w:r>
        <w:rPr>
          <w:rFonts w:ascii="Times New Roman" w:hAnsi="Times New Roman" w:cs="Times New Roman"/>
        </w:rPr>
        <w:t>(q.v.) brought a plaint of replevin against him, John Blount(q.v.)</w:t>
      </w:r>
    </w:p>
    <w:p w:rsidR="00B245EA" w:rsidRDefault="00B245EA" w:rsidP="00B245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Thomas Blount(q.v.).</w:t>
      </w:r>
    </w:p>
    <w:p w:rsidR="00B245EA" w:rsidRDefault="00B245EA" w:rsidP="00B245E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45ED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245EA" w:rsidRDefault="00B245EA" w:rsidP="00B245EA">
      <w:pPr>
        <w:rPr>
          <w:rFonts w:ascii="Times New Roman" w:hAnsi="Times New Roman" w:cs="Times New Roman"/>
        </w:rPr>
      </w:pPr>
    </w:p>
    <w:p w:rsidR="00B245EA" w:rsidRDefault="00B245EA" w:rsidP="00B245EA">
      <w:pPr>
        <w:rPr>
          <w:rFonts w:ascii="Times New Roman" w:hAnsi="Times New Roman" w:cs="Times New Roman"/>
        </w:rPr>
      </w:pPr>
    </w:p>
    <w:p w:rsidR="00B245EA" w:rsidRDefault="00B245EA" w:rsidP="00B245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November 2017</w:t>
      </w:r>
    </w:p>
    <w:p w:rsidR="006B2F86" w:rsidRPr="00E71FC3" w:rsidRDefault="00B245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45EA" w:rsidRDefault="00B245EA" w:rsidP="00E71FC3">
      <w:r>
        <w:separator/>
      </w:r>
    </w:p>
  </w:endnote>
  <w:endnote w:type="continuationSeparator" w:id="0">
    <w:p w:rsidR="00B245EA" w:rsidRDefault="00B245E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45EA" w:rsidRDefault="00B245EA" w:rsidP="00E71FC3">
      <w:r>
        <w:separator/>
      </w:r>
    </w:p>
  </w:footnote>
  <w:footnote w:type="continuationSeparator" w:id="0">
    <w:p w:rsidR="00B245EA" w:rsidRDefault="00B245E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5EA"/>
    <w:rsid w:val="001A7C09"/>
    <w:rsid w:val="00577BD5"/>
    <w:rsid w:val="00656CBA"/>
    <w:rsid w:val="006A1F77"/>
    <w:rsid w:val="00733BE7"/>
    <w:rsid w:val="00AB52E8"/>
    <w:rsid w:val="00B16D3F"/>
    <w:rsid w:val="00B245EA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828FCF-7982-4418-AA70-C22D79844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5E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245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2017-11-29T20:23:00Z</dcterms:created>
  <dcterms:modified xsi:type="dcterms:W3CDTF">2017-11-29T20:23:00Z</dcterms:modified>
</cp:coreProperties>
</file>